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F63B1" w14:textId="77777777" w:rsidR="00FA2963" w:rsidRDefault="00FA2963" w:rsidP="00FA296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u w:val="single"/>
        </w:rPr>
        <w:t>Clementia</w:t>
      </w:r>
      <w:proofErr w:type="spellEnd"/>
      <w:r>
        <w:rPr>
          <w:rFonts w:ascii="Times New Roman" w:hAnsi="Times New Roman" w:cs="Times New Roman"/>
          <w:u w:val="single"/>
        </w:rPr>
        <w:t xml:space="preserve"> HOLME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CB06F7E" w14:textId="77777777" w:rsidR="00FA2963" w:rsidRDefault="00FA2963" w:rsidP="00FA29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Hedon</w:t>
      </w:r>
      <w:proofErr w:type="spellEnd"/>
      <w:r>
        <w:rPr>
          <w:rFonts w:ascii="Times New Roman" w:hAnsi="Times New Roman" w:cs="Times New Roman"/>
        </w:rPr>
        <w:t xml:space="preserve"> in Holderness, East Riding of Yorkshire.</w:t>
      </w:r>
    </w:p>
    <w:p w14:paraId="57B207B8" w14:textId="77777777" w:rsidR="00FA2963" w:rsidRDefault="00FA2963" w:rsidP="00FA2963">
      <w:pPr>
        <w:rPr>
          <w:rFonts w:ascii="Times New Roman" w:hAnsi="Times New Roman" w:cs="Times New Roman"/>
        </w:rPr>
      </w:pPr>
    </w:p>
    <w:p w14:paraId="63DEFA9A" w14:textId="77777777" w:rsidR="00FA2963" w:rsidRDefault="00FA2963" w:rsidP="00FA2963">
      <w:pPr>
        <w:rPr>
          <w:rFonts w:ascii="Times New Roman" w:hAnsi="Times New Roman" w:cs="Times New Roman"/>
        </w:rPr>
      </w:pPr>
    </w:p>
    <w:p w14:paraId="7C40E133" w14:textId="77777777" w:rsidR="00FA2963" w:rsidRDefault="00FA2963" w:rsidP="00FA29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= Robert </w:t>
      </w:r>
      <w:proofErr w:type="spellStart"/>
      <w:r>
        <w:rPr>
          <w:rFonts w:ascii="Times New Roman" w:hAnsi="Times New Roman" w:cs="Times New Roman"/>
        </w:rPr>
        <w:t>Twyer</w:t>
      </w:r>
      <w:proofErr w:type="spellEnd"/>
      <w:r>
        <w:rPr>
          <w:rFonts w:ascii="Times New Roman" w:hAnsi="Times New Roman" w:cs="Times New Roman"/>
        </w:rPr>
        <w:t xml:space="preserve"> of Hull(q.v.).</w:t>
      </w:r>
    </w:p>
    <w:p w14:paraId="600C5A03" w14:textId="77777777" w:rsidR="00FA2963" w:rsidRDefault="00FA2963" w:rsidP="00FA29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05381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4E601ED" w14:textId="77777777" w:rsidR="00FA2963" w:rsidRDefault="00FA2963" w:rsidP="00FA2963">
      <w:pPr>
        <w:rPr>
          <w:rFonts w:ascii="Times New Roman" w:hAnsi="Times New Roman" w:cs="Times New Roman"/>
        </w:rPr>
      </w:pPr>
    </w:p>
    <w:p w14:paraId="16E4BCF6" w14:textId="77777777" w:rsidR="00FA2963" w:rsidRDefault="00FA2963" w:rsidP="00FA29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= Thomas Holme of </w:t>
      </w:r>
      <w:proofErr w:type="spellStart"/>
      <w:r>
        <w:rPr>
          <w:rFonts w:ascii="Times New Roman" w:hAnsi="Times New Roman" w:cs="Times New Roman"/>
        </w:rPr>
        <w:t>Hedon</w:t>
      </w:r>
      <w:proofErr w:type="spellEnd"/>
      <w:r>
        <w:rPr>
          <w:rFonts w:ascii="Times New Roman" w:hAnsi="Times New Roman" w:cs="Times New Roman"/>
        </w:rPr>
        <w:t>(q.v.).    (ibid.)</w:t>
      </w:r>
    </w:p>
    <w:p w14:paraId="6031F75E" w14:textId="77777777" w:rsidR="00FA2963" w:rsidRDefault="00FA2963" w:rsidP="00FA2963">
      <w:pPr>
        <w:rPr>
          <w:rFonts w:ascii="Times New Roman" w:hAnsi="Times New Roman" w:cs="Times New Roman"/>
        </w:rPr>
      </w:pPr>
    </w:p>
    <w:p w14:paraId="77EBAE5B" w14:textId="77777777" w:rsidR="00FA2963" w:rsidRDefault="00FA2963" w:rsidP="00FA2963">
      <w:pPr>
        <w:rPr>
          <w:rFonts w:ascii="Times New Roman" w:hAnsi="Times New Roman" w:cs="Times New Roman"/>
        </w:rPr>
      </w:pPr>
    </w:p>
    <w:p w14:paraId="278CD7C4" w14:textId="77777777" w:rsidR="00FA2963" w:rsidRDefault="00FA2963" w:rsidP="00FA29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Thomas, Prior of Hull(q.v.), brought a plaint of debt against them.</w:t>
      </w:r>
    </w:p>
    <w:p w14:paraId="613E33AC" w14:textId="77777777" w:rsidR="00FA2963" w:rsidRDefault="00FA2963" w:rsidP="00FA29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2A51338A" w14:textId="77777777" w:rsidR="00FA2963" w:rsidRDefault="00FA2963" w:rsidP="00FA2963">
      <w:pPr>
        <w:rPr>
          <w:rFonts w:ascii="Times New Roman" w:hAnsi="Times New Roman" w:cs="Times New Roman"/>
        </w:rPr>
      </w:pPr>
    </w:p>
    <w:p w14:paraId="0832F7BF" w14:textId="77777777" w:rsidR="00FA2963" w:rsidRDefault="00FA2963" w:rsidP="00FA2963">
      <w:pPr>
        <w:rPr>
          <w:rFonts w:ascii="Times New Roman" w:hAnsi="Times New Roman" w:cs="Times New Roman"/>
        </w:rPr>
      </w:pPr>
    </w:p>
    <w:p w14:paraId="26572039" w14:textId="77777777" w:rsidR="00FA2963" w:rsidRDefault="00FA2963" w:rsidP="00FA29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February 2018</w:t>
      </w:r>
    </w:p>
    <w:p w14:paraId="777BE945" w14:textId="77777777" w:rsidR="006B2F86" w:rsidRPr="00E71FC3" w:rsidRDefault="00FA29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430B9" w14:textId="77777777" w:rsidR="00FA2963" w:rsidRDefault="00FA2963" w:rsidP="00E71FC3">
      <w:r>
        <w:separator/>
      </w:r>
    </w:p>
  </w:endnote>
  <w:endnote w:type="continuationSeparator" w:id="0">
    <w:p w14:paraId="03E77F1F" w14:textId="77777777" w:rsidR="00FA2963" w:rsidRDefault="00FA296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3B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65A9E" w14:textId="77777777" w:rsidR="00FA2963" w:rsidRDefault="00FA2963" w:rsidP="00E71FC3">
      <w:r>
        <w:separator/>
      </w:r>
    </w:p>
  </w:footnote>
  <w:footnote w:type="continuationSeparator" w:id="0">
    <w:p w14:paraId="34FC0A21" w14:textId="77777777" w:rsidR="00FA2963" w:rsidRDefault="00FA296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96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07164"/>
  <w15:chartTrackingRefBased/>
  <w15:docId w15:val="{FBD60B3D-390D-425C-9069-533FC4780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296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A29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2018-02-19T21:54:00Z</dcterms:created>
  <dcterms:modified xsi:type="dcterms:W3CDTF">2018-02-19T21:55:00Z</dcterms:modified>
</cp:coreProperties>
</file>